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6D7918" w14:textId="77777777" w:rsidR="002B7184" w:rsidRPr="002B7184" w:rsidRDefault="00997F14" w:rsidP="002B7184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2B7184" w:rsidRPr="002B7184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5CB6383" w14:textId="77777777" w:rsidR="002B7184" w:rsidRPr="002B7184" w:rsidRDefault="002B7184" w:rsidP="002B7184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B7184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6B5719B" w14:textId="77777777" w:rsidR="002B7184" w:rsidRPr="002B7184" w:rsidRDefault="002B7184" w:rsidP="002B7184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B7184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09D4190F" w14:textId="77777777" w:rsidR="002B7184" w:rsidRPr="002B7184" w:rsidRDefault="002B7184" w:rsidP="005E33BB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2B7184">
        <w:rPr>
          <w:rFonts w:ascii="Corbel" w:hAnsi="Corbel"/>
          <w:i/>
          <w:sz w:val="20"/>
          <w:szCs w:val="20"/>
          <w:lang w:eastAsia="ar-SA"/>
        </w:rPr>
        <w:t>(skrajne daty</w:t>
      </w:r>
      <w:r w:rsidRPr="002B7184">
        <w:rPr>
          <w:rFonts w:ascii="Corbel" w:hAnsi="Corbel"/>
          <w:sz w:val="20"/>
          <w:szCs w:val="20"/>
          <w:lang w:eastAsia="ar-SA"/>
        </w:rPr>
        <w:t>)</w:t>
      </w:r>
    </w:p>
    <w:p w14:paraId="16B5F876" w14:textId="77777777" w:rsidR="002B7184" w:rsidRPr="002B7184" w:rsidRDefault="002B7184" w:rsidP="002B7184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2B7184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5E098308" w14:textId="77777777" w:rsidR="002B7184" w:rsidRPr="002B7184" w:rsidRDefault="002B7184" w:rsidP="002B7184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524D40BE" w:rsidR="0085747A" w:rsidRPr="00B169DF" w:rsidRDefault="00BC63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Ścieżka </w:t>
            </w:r>
            <w:r w:rsidR="00D432ED">
              <w:rPr>
                <w:rFonts w:ascii="Corbel" w:hAnsi="Corbel"/>
                <w:b w:val="0"/>
                <w:sz w:val="24"/>
                <w:szCs w:val="24"/>
              </w:rPr>
              <w:t>urzędnicza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74A5FEE9" w:rsidR="0085747A" w:rsidRPr="00B169DF" w:rsidRDefault="00151E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49191F52" w:rsidR="0085747A" w:rsidRPr="00B169DF" w:rsidRDefault="00151E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Zakład </w:t>
            </w:r>
            <w:r w:rsidR="00611CDC">
              <w:rPr>
                <w:rFonts w:ascii="Corbel" w:hAnsi="Corbel"/>
                <w:b w:val="0"/>
                <w:sz w:val="24"/>
                <w:szCs w:val="24"/>
              </w:rPr>
              <w:t>Nauki Administracji</w:t>
            </w:r>
            <w:r w:rsidR="00D432E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D432ED" w:rsidRPr="00D432ED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521F1CBA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04B66258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01B5C41E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45466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466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5F207610" w:rsidR="0085747A" w:rsidRPr="00454661" w:rsidRDefault="005334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23244" w:rsidRPr="0045466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45466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466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454661">
              <w:rPr>
                <w:rFonts w:ascii="Corbel" w:hAnsi="Corbel"/>
                <w:sz w:val="24"/>
                <w:szCs w:val="24"/>
              </w:rPr>
              <w:t>/y</w:t>
            </w:r>
            <w:r w:rsidRPr="0045466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2F91481E" w:rsidR="0085747A" w:rsidRPr="00454661" w:rsidRDefault="00C47C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4661">
              <w:rPr>
                <w:rFonts w:ascii="Corbel" w:hAnsi="Corbel"/>
                <w:b w:val="0"/>
                <w:sz w:val="24"/>
                <w:szCs w:val="24"/>
              </w:rPr>
              <w:t>Rok V, semestr 10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73CD3A24" w:rsidR="0085747A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4396EF5" w:rsidR="00923D7D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5A299C95" w:rsidR="0085747A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1B3B24">
              <w:rPr>
                <w:rFonts w:ascii="Corbel" w:hAnsi="Corbel"/>
                <w:b w:val="0"/>
                <w:sz w:val="24"/>
                <w:szCs w:val="24"/>
              </w:rPr>
              <w:t>Agata Barczewska - Dziobek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68664740" w:rsidR="0085747A" w:rsidRPr="00B169DF" w:rsidRDefault="001B3B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B3B24">
              <w:rPr>
                <w:rFonts w:ascii="Corbel" w:hAnsi="Corbel"/>
                <w:b w:val="0"/>
                <w:sz w:val="24"/>
                <w:szCs w:val="24"/>
              </w:rPr>
              <w:t>Dr hab. Agata Barczewska - Dziobek, prof. UR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dr Anna Łukaszuk, mgr Dominika Nowak, 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2B718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2B718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5D0BEDEC" w:rsidR="00015B8F" w:rsidRPr="00B169DF" w:rsidRDefault="002B71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444A2255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F529C7" w:rsidR="00015B8F" w:rsidRPr="00B169DF" w:rsidRDefault="0045466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635320F2" w:rsidR="00015B8F" w:rsidRPr="00B169DF" w:rsidRDefault="00DE77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21CC5FE0" w:rsidR="0085747A" w:rsidRPr="00B169DF" w:rsidRDefault="00D83DC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sym w:font="Wingdings" w:char="F0FE"/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2075595" w14:textId="31B4D431" w:rsidR="00C66FB8" w:rsidRDefault="00E22FBC" w:rsidP="00C66FB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>ma zaliczenia przedmiotu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BD3B710" w14:textId="77777777" w:rsidR="00660DC2" w:rsidRPr="00C66FB8" w:rsidRDefault="00660DC2" w:rsidP="00C66FB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3C3564DE" w14:textId="69323C0C" w:rsidR="00E960BB" w:rsidRDefault="00967123" w:rsidP="00C66FB8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6CC69EAE" w14:textId="77777777" w:rsidR="00C66FB8" w:rsidRPr="00B169DF" w:rsidRDefault="00C66FB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36807EB2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7A89490E" w14:textId="77777777" w:rsidR="002B7184" w:rsidRPr="00B169DF" w:rsidRDefault="002B7184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3FDBF999" w:rsidR="0085747A" w:rsidRPr="00B169DF" w:rsidRDefault="004A60D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Prawo </w:t>
            </w:r>
            <w:r w:rsidR="005334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administracyjne, prawo pracy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2B2B05D4" w:rsidR="0085747A" w:rsidRPr="00B169DF" w:rsidRDefault="00435BD4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bookmarkStart w:id="0" w:name="_GoBack"/>
      <w:bookmarkEnd w:id="0"/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3370B0D4" w14:textId="77777777" w:rsidTr="00923D7D">
        <w:tc>
          <w:tcPr>
            <w:tcW w:w="851" w:type="dxa"/>
            <w:vAlign w:val="center"/>
          </w:tcPr>
          <w:p w14:paraId="14E4A467" w14:textId="1F90214D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2283C030" w14:textId="68235052" w:rsidR="0085747A" w:rsidRPr="00B169DF" w:rsidRDefault="004A60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60D6">
              <w:rPr>
                <w:rFonts w:ascii="Corbel" w:hAnsi="Corbel"/>
                <w:b w:val="0"/>
                <w:sz w:val="24"/>
                <w:szCs w:val="24"/>
              </w:rPr>
              <w:t>Student w ramach kształcenia w zakresie w/w przedmiotu powinien :</w:t>
            </w:r>
          </w:p>
        </w:tc>
      </w:tr>
      <w:tr w:rsidR="0085747A" w:rsidRPr="00B169DF" w14:paraId="497B1469" w14:textId="77777777" w:rsidTr="00923D7D">
        <w:tc>
          <w:tcPr>
            <w:tcW w:w="851" w:type="dxa"/>
            <w:vAlign w:val="center"/>
          </w:tcPr>
          <w:p w14:paraId="053C821F" w14:textId="7E7D734F" w:rsidR="0085747A" w:rsidRPr="00B169DF" w:rsidRDefault="004A60D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7D588F36" w14:textId="26CD0A09" w:rsidR="0085747A" w:rsidRPr="00B169DF" w:rsidRDefault="004A60D6" w:rsidP="009671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Zdobyć </w:t>
            </w:r>
            <w:r w:rsidR="00967123">
              <w:rPr>
                <w:rFonts w:ascii="Corbel" w:hAnsi="Corbel"/>
                <w:b w:val="0"/>
                <w:sz w:val="24"/>
                <w:szCs w:val="24"/>
              </w:rPr>
              <w:t xml:space="preserve">wiedzę i umiejętności dotyczące mechanizmów i procedur </w:t>
            </w:r>
            <w:r w:rsidR="001B3B24">
              <w:rPr>
                <w:rFonts w:ascii="Corbel" w:hAnsi="Corbel"/>
                <w:b w:val="0"/>
                <w:sz w:val="24"/>
                <w:szCs w:val="24"/>
              </w:rPr>
              <w:t>prawa urzędniczego</w:t>
            </w:r>
          </w:p>
        </w:tc>
      </w:tr>
      <w:tr w:rsidR="0085747A" w:rsidRPr="00B169DF" w14:paraId="3D8D058C" w14:textId="77777777" w:rsidTr="00923D7D">
        <w:tc>
          <w:tcPr>
            <w:tcW w:w="851" w:type="dxa"/>
            <w:vAlign w:val="center"/>
          </w:tcPr>
          <w:p w14:paraId="11CADB7C" w14:textId="09F045ED" w:rsidR="0085747A" w:rsidRPr="00B169DF" w:rsidRDefault="004A60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E52E7A2" w14:textId="53EEBE64" w:rsidR="0085747A" w:rsidRPr="00B169DF" w:rsidRDefault="00967123" w:rsidP="009671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Uzyskać wiadomości na temat zawodów </w:t>
            </w:r>
            <w:r w:rsidR="001B3B24">
              <w:rPr>
                <w:rFonts w:ascii="Corbel" w:hAnsi="Corbel"/>
                <w:b w:val="0"/>
                <w:sz w:val="24"/>
                <w:szCs w:val="24"/>
              </w:rPr>
              <w:t xml:space="preserve">stanowiących </w:t>
            </w:r>
            <w:r w:rsidR="001B3B24" w:rsidRPr="001B3B24">
              <w:rPr>
                <w:rFonts w:ascii="Corbel" w:hAnsi="Corbel"/>
                <w:b w:val="0"/>
                <w:sz w:val="24"/>
                <w:szCs w:val="24"/>
              </w:rPr>
              <w:t>aparat wykonawczy organów państwa</w:t>
            </w:r>
          </w:p>
        </w:tc>
      </w:tr>
      <w:tr w:rsidR="001B3B24" w:rsidRPr="00B169DF" w14:paraId="040E9E3B" w14:textId="77777777" w:rsidTr="00923D7D">
        <w:tc>
          <w:tcPr>
            <w:tcW w:w="851" w:type="dxa"/>
            <w:vAlign w:val="center"/>
          </w:tcPr>
          <w:p w14:paraId="7815A566" w14:textId="7FD5B55E" w:rsidR="001B3B24" w:rsidRDefault="001B3B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1772D37" w14:textId="211F7EC9" w:rsidR="001B3B24" w:rsidRDefault="001B3B24" w:rsidP="009671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Uzyskać wiadomości na temat </w:t>
            </w:r>
            <w:r w:rsidRPr="001B3B24">
              <w:rPr>
                <w:rFonts w:ascii="Corbel" w:hAnsi="Corbel"/>
                <w:b w:val="0"/>
                <w:sz w:val="24"/>
                <w:szCs w:val="24"/>
              </w:rPr>
              <w:t xml:space="preserve">zatrudnienia w administracji publicznej: samorządowej, rządowej oraz państwowej </w:t>
            </w:r>
            <w:r>
              <w:rPr>
                <w:rFonts w:ascii="Corbel" w:hAnsi="Corbel"/>
                <w:b w:val="0"/>
                <w:sz w:val="24"/>
                <w:szCs w:val="24"/>
              </w:rPr>
              <w:t>(</w:t>
            </w:r>
            <w:r w:rsidRPr="001B3B24">
              <w:rPr>
                <w:rFonts w:ascii="Corbel" w:hAnsi="Corbel"/>
                <w:b w:val="0"/>
                <w:sz w:val="24"/>
                <w:szCs w:val="24"/>
              </w:rPr>
              <w:t>pozarządowej</w:t>
            </w:r>
            <w:r>
              <w:rPr>
                <w:rFonts w:ascii="Corbel" w:hAnsi="Corbel"/>
                <w:b w:val="0"/>
                <w:sz w:val="24"/>
                <w:szCs w:val="24"/>
              </w:rPr>
              <w:t>)</w:t>
            </w:r>
            <w:r w:rsidRPr="001B3B2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5389"/>
        <w:gridCol w:w="2554"/>
      </w:tblGrid>
      <w:tr w:rsidR="0085747A" w:rsidRPr="00B169DF" w14:paraId="13985E3C" w14:textId="77777777" w:rsidTr="00D1546E">
        <w:tc>
          <w:tcPr>
            <w:tcW w:w="1577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389" w:type="dxa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554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7AB2AB52" w14:textId="77777777" w:rsidTr="00D1546E">
        <w:tc>
          <w:tcPr>
            <w:tcW w:w="1577" w:type="dxa"/>
          </w:tcPr>
          <w:p w14:paraId="5763DB7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389" w:type="dxa"/>
          </w:tcPr>
          <w:p w14:paraId="2CE762DC" w14:textId="387A9AF2" w:rsidR="0085747A" w:rsidRPr="00B169DF" w:rsidRDefault="00781CC7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wiedzę na temat instytucji procesu 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>stosowania prawa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Polsce</w:t>
            </w:r>
          </w:p>
        </w:tc>
        <w:tc>
          <w:tcPr>
            <w:tcW w:w="2554" w:type="dxa"/>
          </w:tcPr>
          <w:p w14:paraId="632AB44D" w14:textId="40394D21" w:rsidR="00781CC7" w:rsidRPr="003C3B8F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K_W02 </w:t>
            </w:r>
          </w:p>
          <w:p w14:paraId="43C86AB6" w14:textId="1D919E91" w:rsidR="0085747A" w:rsidRPr="003C3B8F" w:rsidRDefault="0085747A" w:rsidP="00781CC7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743ADBC" w14:textId="77777777" w:rsidTr="00D1546E">
        <w:tc>
          <w:tcPr>
            <w:tcW w:w="1577" w:type="dxa"/>
          </w:tcPr>
          <w:p w14:paraId="3363558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389" w:type="dxa"/>
          </w:tcPr>
          <w:p w14:paraId="04D44BA6" w14:textId="5297099C" w:rsidR="0085747A" w:rsidRPr="00B169DF" w:rsidRDefault="003057DE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</w:t>
            </w:r>
            <w:r w:rsidR="00781CC7">
              <w:rPr>
                <w:rFonts w:ascii="Corbel" w:hAnsi="Corbel"/>
                <w:b w:val="0"/>
                <w:smallCaps w:val="0"/>
                <w:szCs w:val="24"/>
              </w:rPr>
              <w:t>wiedzę dotyczącą implementacji do polskiego porządku prawnego  prawa UE</w:t>
            </w:r>
          </w:p>
        </w:tc>
        <w:tc>
          <w:tcPr>
            <w:tcW w:w="2554" w:type="dxa"/>
          </w:tcPr>
          <w:p w14:paraId="6FA0F4F7" w14:textId="322559A1" w:rsidR="00781CC7" w:rsidRPr="003C3B8F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</w:t>
            </w:r>
            <w:r w:rsidRPr="00781CC7">
              <w:rPr>
                <w:rFonts w:ascii="Corbel" w:hAnsi="Corbel"/>
                <w:sz w:val="24"/>
                <w:szCs w:val="24"/>
              </w:rPr>
              <w:t xml:space="preserve">W05 </w:t>
            </w:r>
          </w:p>
          <w:p w14:paraId="5F66D69A" w14:textId="7D7FD238" w:rsidR="0085747A" w:rsidRPr="003C3B8F" w:rsidRDefault="0085747A" w:rsidP="00781CC7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781CC7" w:rsidRPr="00B169DF" w14:paraId="7A4D3B89" w14:textId="77777777" w:rsidTr="00D1546E">
        <w:tc>
          <w:tcPr>
            <w:tcW w:w="1577" w:type="dxa"/>
          </w:tcPr>
          <w:p w14:paraId="6ECAAEA2" w14:textId="55163596" w:rsidR="00781CC7" w:rsidRPr="00B169DF" w:rsidRDefault="00781C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389" w:type="dxa"/>
          </w:tcPr>
          <w:p w14:paraId="3F99BD94" w14:textId="76FE2EEC" w:rsidR="00781CC7" w:rsidRDefault="00781CC7" w:rsidP="00781CC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Posługuje się sprawnie siatką terminologiczną z zakresu 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 xml:space="preserve">prawa </w:t>
            </w:r>
            <w:r w:rsidR="00007222">
              <w:rPr>
                <w:rFonts w:ascii="Corbel" w:hAnsi="Corbel"/>
                <w:b w:val="0"/>
                <w:smallCaps w:val="0"/>
                <w:szCs w:val="24"/>
              </w:rPr>
              <w:t>urzędniczego</w:t>
            </w:r>
          </w:p>
          <w:p w14:paraId="709A7B54" w14:textId="1DCDF75E" w:rsidR="00781CC7" w:rsidRDefault="00781CC7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554" w:type="dxa"/>
          </w:tcPr>
          <w:p w14:paraId="2160EFE5" w14:textId="77777777" w:rsidR="00781CC7" w:rsidRP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 w:rsidRPr="00781CC7">
              <w:rPr>
                <w:rFonts w:ascii="Corbel" w:hAnsi="Corbel"/>
                <w:sz w:val="24"/>
                <w:szCs w:val="24"/>
              </w:rPr>
              <w:t>K_W06</w:t>
            </w:r>
          </w:p>
          <w:p w14:paraId="717A4245" w14:textId="4B9E00E6" w:rsid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781CC7" w:rsidRPr="00B169DF" w14:paraId="47A80BFC" w14:textId="77777777" w:rsidTr="00D1546E">
        <w:tc>
          <w:tcPr>
            <w:tcW w:w="1577" w:type="dxa"/>
          </w:tcPr>
          <w:p w14:paraId="7FF1FB50" w14:textId="4BAD5724" w:rsidR="00781CC7" w:rsidRPr="00B169DF" w:rsidRDefault="00781C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389" w:type="dxa"/>
          </w:tcPr>
          <w:p w14:paraId="6605CA85" w14:textId="721FCA19" w:rsidR="00781CC7" w:rsidRPr="00781CC7" w:rsidRDefault="00781CC7" w:rsidP="00781CC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CC7">
              <w:rPr>
                <w:rFonts w:ascii="Corbel" w:hAnsi="Corbel"/>
                <w:b w:val="0"/>
                <w:smallCaps w:val="0"/>
                <w:szCs w:val="24"/>
              </w:rPr>
              <w:t>Ma pogłębioną wiedzę na 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emat zasad i norm</w:t>
            </w:r>
          </w:p>
          <w:p w14:paraId="014338B5" w14:textId="10E7DB82" w:rsidR="00781CC7" w:rsidRDefault="00781CC7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CC7">
              <w:rPr>
                <w:rFonts w:ascii="Corbel" w:hAnsi="Corbel"/>
                <w:b w:val="0"/>
                <w:smallCaps w:val="0"/>
                <w:szCs w:val="24"/>
              </w:rPr>
              <w:t>etyki zawodowej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obszarze </w:t>
            </w:r>
            <w:r w:rsidR="001B3B24" w:rsidRPr="001B3B24">
              <w:rPr>
                <w:rFonts w:ascii="Corbel" w:hAnsi="Corbel"/>
                <w:b w:val="0"/>
                <w:smallCaps w:val="0"/>
                <w:szCs w:val="24"/>
              </w:rPr>
              <w:t>zatrudnienia w administracji publicznej</w:t>
            </w:r>
          </w:p>
        </w:tc>
        <w:tc>
          <w:tcPr>
            <w:tcW w:w="2554" w:type="dxa"/>
          </w:tcPr>
          <w:p w14:paraId="695E82D4" w14:textId="75FF3A4F" w:rsid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 w:rsidRPr="00781CC7">
              <w:rPr>
                <w:rFonts w:ascii="Corbel" w:hAnsi="Corbel"/>
                <w:sz w:val="24"/>
                <w:szCs w:val="24"/>
              </w:rPr>
              <w:t xml:space="preserve">K_W09 </w:t>
            </w:r>
          </w:p>
          <w:p w14:paraId="0AE328FC" w14:textId="6BE2E07C" w:rsid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781CC7" w:rsidRPr="00B169DF" w14:paraId="362727C2" w14:textId="77777777" w:rsidTr="00D1546E">
        <w:tc>
          <w:tcPr>
            <w:tcW w:w="1577" w:type="dxa"/>
          </w:tcPr>
          <w:p w14:paraId="17EDC381" w14:textId="33E3CF08" w:rsidR="00781CC7" w:rsidRPr="00B169DF" w:rsidRDefault="00781C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389" w:type="dxa"/>
          </w:tcPr>
          <w:p w14:paraId="1771F79E" w14:textId="5535B5ED" w:rsidR="00781CC7" w:rsidRDefault="00781CC7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dokonywać wykładni norm prawnych</w:t>
            </w:r>
            <w:r w:rsidR="001F5AF1">
              <w:rPr>
                <w:rFonts w:ascii="Corbel" w:hAnsi="Corbel"/>
                <w:b w:val="0"/>
                <w:smallCaps w:val="0"/>
                <w:szCs w:val="24"/>
              </w:rPr>
              <w:t xml:space="preserve"> regulujących proces 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>stosowania prawa w praktyce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2554" w:type="dxa"/>
          </w:tcPr>
          <w:p w14:paraId="33FA669F" w14:textId="1D87278F" w:rsid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 w:rsidRPr="00781CC7">
              <w:rPr>
                <w:rFonts w:ascii="Corbel" w:hAnsi="Corbel"/>
                <w:sz w:val="24"/>
                <w:szCs w:val="24"/>
              </w:rPr>
              <w:t xml:space="preserve">K_U01 </w:t>
            </w:r>
          </w:p>
          <w:p w14:paraId="0A353461" w14:textId="1020736A" w:rsid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781CC7" w:rsidRPr="00B169DF" w14:paraId="1DDEB9CA" w14:textId="77777777" w:rsidTr="00D1546E">
        <w:tc>
          <w:tcPr>
            <w:tcW w:w="1577" w:type="dxa"/>
          </w:tcPr>
          <w:p w14:paraId="172D1200" w14:textId="2FFC9F6D" w:rsidR="00781CC7" w:rsidRPr="00B169DF" w:rsidRDefault="00781C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389" w:type="dxa"/>
          </w:tcPr>
          <w:p w14:paraId="37183948" w14:textId="31473B61" w:rsidR="00781CC7" w:rsidRDefault="001B63C4" w:rsidP="000F73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Spra</w:t>
            </w:r>
            <w:r w:rsidR="003B311C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porusza się w obszarze systemu prawnego </w:t>
            </w:r>
          </w:p>
        </w:tc>
        <w:tc>
          <w:tcPr>
            <w:tcW w:w="2554" w:type="dxa"/>
          </w:tcPr>
          <w:p w14:paraId="2F15FD05" w14:textId="77777777" w:rsidR="000F73D2" w:rsidRPr="000F73D2" w:rsidRDefault="000F73D2" w:rsidP="000F73D2">
            <w:pPr>
              <w:rPr>
                <w:rFonts w:ascii="Corbel" w:hAnsi="Corbel"/>
                <w:sz w:val="24"/>
                <w:szCs w:val="24"/>
              </w:rPr>
            </w:pPr>
            <w:r w:rsidRPr="000F73D2">
              <w:rPr>
                <w:rFonts w:ascii="Corbel" w:hAnsi="Corbel"/>
                <w:sz w:val="24"/>
                <w:szCs w:val="24"/>
              </w:rPr>
              <w:t>K_U05</w:t>
            </w:r>
          </w:p>
          <w:p w14:paraId="375A4A3C" w14:textId="1D02454F" w:rsidR="00781CC7" w:rsidRDefault="00781CC7" w:rsidP="000F73D2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1B63C4" w:rsidRPr="00B169DF" w14:paraId="1523F2DF" w14:textId="77777777" w:rsidTr="00D1546E">
        <w:tc>
          <w:tcPr>
            <w:tcW w:w="1577" w:type="dxa"/>
          </w:tcPr>
          <w:p w14:paraId="4C2D0D60" w14:textId="2A194E30" w:rsidR="001B63C4" w:rsidRDefault="001B63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389" w:type="dxa"/>
          </w:tcPr>
          <w:p w14:paraId="7766FB08" w14:textId="6A1C97BA" w:rsidR="001B63C4" w:rsidRDefault="001B63C4" w:rsidP="00120A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</w:t>
            </w:r>
            <w:r w:rsidR="00120A9D">
              <w:rPr>
                <w:rFonts w:ascii="Corbel" w:hAnsi="Corbel"/>
                <w:b w:val="0"/>
                <w:smallCaps w:val="0"/>
                <w:szCs w:val="24"/>
              </w:rPr>
              <w:t xml:space="preserve">objaśniania istniejącego stanu 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>prawnego</w:t>
            </w:r>
            <w:r w:rsidR="00120A9D">
              <w:rPr>
                <w:rFonts w:ascii="Corbel" w:hAnsi="Corbel"/>
                <w:b w:val="0"/>
                <w:smallCaps w:val="0"/>
                <w:szCs w:val="24"/>
              </w:rPr>
              <w:t xml:space="preserve">, formułowania ocen dotyczących jakości uregulowań prawnych oraz prowadzenia debaty poświęconej zagadnieniom 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 xml:space="preserve">związanym z prawem </w:t>
            </w:r>
            <w:proofErr w:type="spellStart"/>
            <w:r w:rsidR="001B3B24">
              <w:rPr>
                <w:rFonts w:ascii="Corbel" w:hAnsi="Corbel"/>
                <w:b w:val="0"/>
                <w:smallCaps w:val="0"/>
                <w:szCs w:val="24"/>
              </w:rPr>
              <w:t>urzedniczym</w:t>
            </w:r>
            <w:proofErr w:type="spellEnd"/>
          </w:p>
        </w:tc>
        <w:tc>
          <w:tcPr>
            <w:tcW w:w="2554" w:type="dxa"/>
          </w:tcPr>
          <w:p w14:paraId="44B955F8" w14:textId="4B9DAD9C" w:rsidR="001B63C4" w:rsidRPr="000F73D2" w:rsidRDefault="001B63C4" w:rsidP="000F73D2">
            <w:pPr>
              <w:rPr>
                <w:rFonts w:ascii="Corbel" w:hAnsi="Corbel"/>
                <w:sz w:val="24"/>
                <w:szCs w:val="24"/>
              </w:rPr>
            </w:pPr>
            <w:r w:rsidRPr="001B63C4">
              <w:rPr>
                <w:rFonts w:ascii="Corbel" w:hAnsi="Corbel"/>
                <w:sz w:val="24"/>
                <w:szCs w:val="24"/>
              </w:rPr>
              <w:t>K_U11</w:t>
            </w:r>
          </w:p>
        </w:tc>
      </w:tr>
      <w:tr w:rsidR="0085747A" w:rsidRPr="00B169DF" w14:paraId="2AA74C64" w14:textId="77777777" w:rsidTr="00D1546E">
        <w:tc>
          <w:tcPr>
            <w:tcW w:w="1577" w:type="dxa"/>
          </w:tcPr>
          <w:p w14:paraId="4A6CCC54" w14:textId="2C4ABBA6" w:rsidR="0085747A" w:rsidRPr="00B169DF" w:rsidRDefault="005F44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5389" w:type="dxa"/>
          </w:tcPr>
          <w:p w14:paraId="4AE793D9" w14:textId="2B37AD82" w:rsidR="0085747A" w:rsidRPr="00B169DF" w:rsidRDefault="005F44E1" w:rsidP="005F4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Wie jak wygląda praca w </w:t>
            </w:r>
            <w:r w:rsidR="001B3B24" w:rsidRPr="001B3B24">
              <w:rPr>
                <w:rFonts w:ascii="Corbel" w:hAnsi="Corbel"/>
                <w:b w:val="0"/>
                <w:smallCaps w:val="0"/>
                <w:szCs w:val="24"/>
              </w:rPr>
              <w:t>apara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>cie</w:t>
            </w:r>
            <w:r w:rsidR="001B3B24" w:rsidRPr="001B3B24">
              <w:rPr>
                <w:rFonts w:ascii="Corbel" w:hAnsi="Corbel"/>
                <w:b w:val="0"/>
                <w:smallCaps w:val="0"/>
                <w:szCs w:val="24"/>
              </w:rPr>
              <w:t xml:space="preserve"> wykonawczy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="001B3B24" w:rsidRPr="001B3B24">
              <w:rPr>
                <w:rFonts w:ascii="Corbel" w:hAnsi="Corbel"/>
                <w:b w:val="0"/>
                <w:smallCaps w:val="0"/>
                <w:szCs w:val="24"/>
              </w:rPr>
              <w:t xml:space="preserve"> organów państwa</w:t>
            </w:r>
            <w:r w:rsidR="00FD3DDC">
              <w:rPr>
                <w:rFonts w:ascii="Corbel" w:hAnsi="Corbel"/>
                <w:b w:val="0"/>
                <w:smallCaps w:val="0"/>
                <w:szCs w:val="24"/>
              </w:rPr>
              <w:t xml:space="preserve">, zna podstawowe zasady funkcjonowania 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>zawodów administracji publicznej</w:t>
            </w:r>
          </w:p>
        </w:tc>
        <w:tc>
          <w:tcPr>
            <w:tcW w:w="2554" w:type="dxa"/>
          </w:tcPr>
          <w:p w14:paraId="311FC3CD" w14:textId="66B1E0CE" w:rsidR="0085747A" w:rsidRPr="00B169DF" w:rsidRDefault="00781CC7" w:rsidP="005F4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CC7">
              <w:rPr>
                <w:rFonts w:ascii="Corbel" w:hAnsi="Corbel"/>
                <w:b w:val="0"/>
                <w:smallCaps w:val="0"/>
                <w:szCs w:val="24"/>
              </w:rPr>
              <w:t xml:space="preserve">K_K02 </w:t>
            </w:r>
          </w:p>
        </w:tc>
      </w:tr>
      <w:tr w:rsidR="005F44E1" w:rsidRPr="00B169DF" w14:paraId="468C82AF" w14:textId="77777777" w:rsidTr="00D1546E">
        <w:tc>
          <w:tcPr>
            <w:tcW w:w="1577" w:type="dxa"/>
          </w:tcPr>
          <w:p w14:paraId="62390101" w14:textId="0B2C1888" w:rsidR="005F44E1" w:rsidRDefault="005F44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389" w:type="dxa"/>
          </w:tcPr>
          <w:p w14:paraId="3FE878A0" w14:textId="34091485" w:rsidR="005F44E1" w:rsidRDefault="005F44E1" w:rsidP="005F4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świadomość znaczenia norm etycznych w pracy 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>urzędniczej</w:t>
            </w:r>
          </w:p>
        </w:tc>
        <w:tc>
          <w:tcPr>
            <w:tcW w:w="2554" w:type="dxa"/>
          </w:tcPr>
          <w:p w14:paraId="5468763A" w14:textId="1076F8B8" w:rsidR="005F44E1" w:rsidRPr="00781CC7" w:rsidRDefault="005F44E1" w:rsidP="005F4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44E1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973F99" w14:textId="77777777" w:rsidR="00D1546E" w:rsidRDefault="00D1546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6B88E16" w14:textId="77777777" w:rsidR="00D1546E" w:rsidRDefault="00D1546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001F590" w14:textId="77777777" w:rsidR="0008556F" w:rsidRDefault="0008556F" w:rsidP="0008556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063656F4" w14:textId="77777777" w:rsidR="0008556F" w:rsidRDefault="0008556F" w:rsidP="0008556F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6DB2869C" w14:textId="77777777" w:rsidR="0008556F" w:rsidRDefault="0008556F" w:rsidP="0008556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74E302CF" w14:textId="77777777" w:rsidR="0008556F" w:rsidRDefault="0008556F" w:rsidP="0008556F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8556F" w14:paraId="5CF3C22B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AE05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8556F" w14:paraId="7E672B75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C8FC" w14:textId="77777777" w:rsidR="0008556F" w:rsidRDefault="000855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08556F" w14:paraId="7BD6006E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2562" w14:textId="77777777" w:rsidR="0008556F" w:rsidRDefault="000855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08556F" w14:paraId="100BB401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8860" w14:textId="77777777" w:rsidR="0008556F" w:rsidRDefault="000855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08556F" w14:paraId="5F395D40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37C5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08556F" w14:paraId="4BA70860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548A" w14:textId="77777777" w:rsidR="0008556F" w:rsidRDefault="000855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08556F" w14:paraId="2E66EDA1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2756" w14:textId="77777777" w:rsidR="0008556F" w:rsidRDefault="000855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08556F" w14:paraId="2EFDE246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F5BB" w14:textId="77777777" w:rsidR="0008556F" w:rsidRDefault="000855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08556F" w14:paraId="59567C26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5B03" w14:textId="77777777" w:rsidR="0008556F" w:rsidRDefault="000855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08556F" w14:paraId="33594DBA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9385" w14:textId="77777777" w:rsidR="0008556F" w:rsidRDefault="000855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07AE71" w14:textId="77777777" w:rsidR="0008556F" w:rsidRPr="00B1650C" w:rsidRDefault="0008556F" w:rsidP="00B1650C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14:paraId="35BBDEAC" w14:textId="77777777" w:rsidR="0008556F" w:rsidRDefault="0008556F" w:rsidP="0008556F">
      <w:pPr>
        <w:spacing w:line="240" w:lineRule="auto"/>
        <w:ind w:firstLine="708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B. Problematyka konwersatoriów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8556F" w14:paraId="377424E8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3A1D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8556F" w14:paraId="2EB3622C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9EDC" w14:textId="5BF0569F" w:rsidR="0008556F" w:rsidRPr="00007222" w:rsidRDefault="00007222" w:rsidP="000072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="0008556F" w:rsidRPr="00007222">
              <w:rPr>
                <w:rFonts w:ascii="Corbel" w:hAnsi="Corbel"/>
                <w:sz w:val="24"/>
                <w:szCs w:val="24"/>
              </w:rPr>
              <w:t xml:space="preserve">Ogólna charakterystyka </w:t>
            </w:r>
            <w:r w:rsidRPr="00007222">
              <w:rPr>
                <w:rFonts w:ascii="Corbel" w:hAnsi="Corbel"/>
                <w:sz w:val="24"/>
                <w:szCs w:val="24"/>
              </w:rPr>
              <w:t>administracji publicznej: samorządowej, rządowej oraz państwowej (pozarządowej).</w:t>
            </w:r>
          </w:p>
        </w:tc>
      </w:tr>
      <w:tr w:rsidR="0008556F" w14:paraId="09E449F8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FC64" w14:textId="1E9EBE91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="00007222">
              <w:rPr>
                <w:rFonts w:ascii="Corbel" w:hAnsi="Corbel"/>
                <w:sz w:val="24"/>
                <w:szCs w:val="24"/>
              </w:rPr>
              <w:t>Pojęcie prawa urzędniczego i jego prawnych regulacji</w:t>
            </w:r>
          </w:p>
        </w:tc>
      </w:tr>
      <w:tr w:rsidR="0008556F" w14:paraId="28DCC4F4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73CC" w14:textId="77777777" w:rsidR="00007222" w:rsidRDefault="0008556F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="00007222">
              <w:rPr>
                <w:rFonts w:ascii="Corbel" w:hAnsi="Corbel"/>
                <w:sz w:val="24"/>
                <w:szCs w:val="24"/>
              </w:rPr>
              <w:t>Z</w:t>
            </w:r>
            <w:r w:rsidR="00007222" w:rsidRPr="00007222">
              <w:rPr>
                <w:rFonts w:ascii="Corbel" w:hAnsi="Corbel"/>
                <w:sz w:val="24"/>
                <w:szCs w:val="24"/>
              </w:rPr>
              <w:t xml:space="preserve">atrudnione na stanowiskach urzędniczych w administracji rządowej (członków korpusu </w:t>
            </w:r>
            <w:r w:rsidR="00007222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15F66711" w14:textId="5D52909C" w:rsidR="0008556F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sł</w:t>
            </w:r>
            <w:r w:rsidRPr="00007222">
              <w:rPr>
                <w:rFonts w:ascii="Corbel" w:hAnsi="Corbel"/>
                <w:sz w:val="24"/>
                <w:szCs w:val="24"/>
              </w:rPr>
              <w:t>użby cywilnej i służby zagranicznej)</w:t>
            </w:r>
          </w:p>
        </w:tc>
      </w:tr>
      <w:tr w:rsidR="0008556F" w14:paraId="1D38049F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93D1" w14:textId="77777777" w:rsidR="00007222" w:rsidRDefault="0008556F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="00007222">
              <w:rPr>
                <w:rFonts w:ascii="Corbel" w:hAnsi="Corbel"/>
                <w:sz w:val="24"/>
                <w:szCs w:val="24"/>
              </w:rPr>
              <w:t xml:space="preserve">Zatrudnione na stanowiskach urzędniczych w </w:t>
            </w:r>
            <w:r w:rsidR="00007222" w:rsidRPr="00007222">
              <w:rPr>
                <w:rFonts w:ascii="Corbel" w:hAnsi="Corbel"/>
                <w:sz w:val="24"/>
                <w:szCs w:val="24"/>
              </w:rPr>
              <w:t>samorządowej (pracowników</w:t>
            </w:r>
          </w:p>
          <w:p w14:paraId="387C8CF2" w14:textId="2D44ADC8" w:rsidR="0008556F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22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07222">
              <w:rPr>
                <w:rFonts w:ascii="Corbel" w:hAnsi="Corbel"/>
                <w:sz w:val="24"/>
                <w:szCs w:val="24"/>
              </w:rPr>
              <w:t>samorządowych)</w:t>
            </w:r>
          </w:p>
        </w:tc>
      </w:tr>
      <w:tr w:rsidR="0008556F" w14:paraId="2C0C1C8F" w14:textId="77777777" w:rsidTr="0000722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4123" w14:textId="77777777" w:rsidR="00007222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Zatrudnione na stanowiskach urzędniczych w </w:t>
            </w:r>
            <w:r w:rsidRPr="00007222">
              <w:rPr>
                <w:rFonts w:ascii="Corbel" w:hAnsi="Corbel"/>
                <w:sz w:val="24"/>
                <w:szCs w:val="24"/>
              </w:rPr>
              <w:t xml:space="preserve">pozostałych urzędach państwowych </w:t>
            </w:r>
          </w:p>
          <w:p w14:paraId="3F7191C7" w14:textId="77777777" w:rsidR="00007222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222">
              <w:rPr>
                <w:rFonts w:ascii="Corbel" w:hAnsi="Corbel"/>
                <w:sz w:val="24"/>
                <w:szCs w:val="24"/>
              </w:rPr>
              <w:t>(urzędników państwowych zatrudnionych np. w Kancelarii Sejmu, Senatu, Prezydenta RP,</w:t>
            </w:r>
          </w:p>
          <w:p w14:paraId="09160009" w14:textId="699CCD01" w:rsidR="0008556F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222">
              <w:rPr>
                <w:rFonts w:ascii="Corbel" w:hAnsi="Corbel"/>
                <w:sz w:val="24"/>
                <w:szCs w:val="24"/>
              </w:rPr>
              <w:t xml:space="preserve"> Biura RPO)</w:t>
            </w:r>
          </w:p>
        </w:tc>
      </w:tr>
      <w:tr w:rsidR="0008556F" w14:paraId="723DD8C4" w14:textId="77777777" w:rsidTr="0000722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85BD" w14:textId="77777777" w:rsidR="00007222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6. Zatrudnione </w:t>
            </w:r>
            <w:r w:rsidRPr="00007222">
              <w:rPr>
                <w:rFonts w:ascii="Corbel" w:hAnsi="Corbel"/>
                <w:sz w:val="24"/>
                <w:szCs w:val="24"/>
              </w:rPr>
              <w:t>w urzędach na innych niż urzędniczych stanowiskach pracy (np. na</w:t>
            </w:r>
          </w:p>
          <w:p w14:paraId="74C25AE5" w14:textId="77777777" w:rsidR="00007222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22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 s</w:t>
            </w:r>
            <w:r w:rsidRPr="00007222">
              <w:rPr>
                <w:rFonts w:ascii="Corbel" w:hAnsi="Corbel"/>
                <w:sz w:val="24"/>
                <w:szCs w:val="24"/>
              </w:rPr>
              <w:t>tanowiskach obsługi), funkcjonariusze służb państwowych tzw. mundurowych (Straż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4F3D985F" w14:textId="77777777" w:rsidR="00007222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222">
              <w:rPr>
                <w:rFonts w:ascii="Corbel" w:hAnsi="Corbel"/>
                <w:sz w:val="24"/>
                <w:szCs w:val="24"/>
              </w:rPr>
              <w:t>Graniczna, Służba Więzienna, Służba Celno-Skarbowa, Policja, Państwowa Straż Pożarna,</w:t>
            </w:r>
          </w:p>
          <w:p w14:paraId="11484A31" w14:textId="77777777" w:rsidR="00007222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222">
              <w:rPr>
                <w:rFonts w:ascii="Corbel" w:hAnsi="Corbel"/>
                <w:sz w:val="24"/>
                <w:szCs w:val="24"/>
              </w:rPr>
              <w:t xml:space="preserve"> Służba Ochrony Państwa, Agencja Bezpieczeństwa Wewnętrznego, Centralne Biuro</w:t>
            </w:r>
          </w:p>
          <w:p w14:paraId="105FFA3D" w14:textId="77777777" w:rsidR="00007222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222">
              <w:rPr>
                <w:rFonts w:ascii="Corbel" w:hAnsi="Corbel"/>
                <w:sz w:val="24"/>
                <w:szCs w:val="24"/>
              </w:rPr>
              <w:t xml:space="preserve"> Antykorupcyjne, Agencja Wywiadu i Straż Marszałkowska oraz wojsko), sędziowie </w:t>
            </w:r>
          </w:p>
          <w:p w14:paraId="67B051C5" w14:textId="1D52E676" w:rsidR="0008556F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222">
              <w:rPr>
                <w:rFonts w:ascii="Corbel" w:hAnsi="Corbel"/>
                <w:sz w:val="24"/>
                <w:szCs w:val="24"/>
              </w:rPr>
              <w:t>i prokuratorzy.</w:t>
            </w:r>
          </w:p>
        </w:tc>
      </w:tr>
      <w:tr w:rsidR="0008556F" w14:paraId="427CEEC7" w14:textId="77777777" w:rsidTr="0000722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C128" w14:textId="503693DD" w:rsidR="0008556F" w:rsidRDefault="00007222" w:rsidP="00007222">
            <w:pPr>
              <w:pStyle w:val="Akapitzlist"/>
              <w:spacing w:after="0" w:line="240" w:lineRule="auto"/>
              <w:ind w:left="-250" w:firstLine="250"/>
              <w:jc w:val="righ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 godz.</w:t>
            </w:r>
          </w:p>
        </w:tc>
      </w:tr>
      <w:tr w:rsidR="0008556F" w14:paraId="4FC4F116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1A90" w14:textId="5F3763CA" w:rsidR="0008556F" w:rsidRDefault="0008556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B27D1C9" w14:textId="77777777" w:rsidR="0008556F" w:rsidRDefault="0008556F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7C7DEEC" w14:textId="5161AC9D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74A254" w14:textId="77777777" w:rsidR="00454661" w:rsidRDefault="0045466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62F196BD" w14:textId="5D8A1AD0" w:rsidR="00E67016" w:rsidRDefault="00E6701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lastRenderedPageBreak/>
        <w:t xml:space="preserve"> </w:t>
      </w:r>
      <w:r w:rsidR="00454661">
        <w:rPr>
          <w:rFonts w:ascii="Corbel" w:hAnsi="Corbel"/>
          <w:b w:val="0"/>
          <w:smallCaps w:val="0"/>
          <w:sz w:val="20"/>
          <w:szCs w:val="20"/>
        </w:rPr>
        <w:t xml:space="preserve">Praca w grupach, dyskusja panelowa, prezentacja referatów </w:t>
      </w:r>
    </w:p>
    <w:p w14:paraId="5608EB32" w14:textId="16337B4D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E67016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00E67016">
        <w:tc>
          <w:tcPr>
            <w:tcW w:w="1962" w:type="dxa"/>
          </w:tcPr>
          <w:p w14:paraId="6267168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27D90EF1" w14:textId="76E4B9E3" w:rsidR="0085747A" w:rsidRPr="00E67016" w:rsidRDefault="003570F8" w:rsidP="00E670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14:paraId="4D1F06B9" w14:textId="6608AAA2" w:rsidR="0085747A" w:rsidRPr="00B169DF" w:rsidRDefault="0000722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3092502B" w:rsidR="0085747A" w:rsidRPr="00B169DF" w:rsidRDefault="00870D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3464BD">
              <w:rPr>
                <w:rFonts w:ascii="Corbel" w:hAnsi="Corbel"/>
                <w:b w:val="0"/>
                <w:smallCaps w:val="0"/>
                <w:szCs w:val="24"/>
              </w:rPr>
              <w:t xml:space="preserve"> –</w:t>
            </w:r>
            <w:r w:rsidR="006D1B1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test jednokrotnego wyboru obejmujący łącznie</w:t>
            </w:r>
            <w:r w:rsidR="009671A8">
              <w:rPr>
                <w:rFonts w:ascii="Corbel" w:hAnsi="Corbel"/>
                <w:b w:val="0"/>
                <w:smallCaps w:val="0"/>
                <w:szCs w:val="24"/>
              </w:rPr>
              <w:t xml:space="preserve"> 10</w:t>
            </w:r>
            <w:r w:rsidR="006D1B1C">
              <w:rPr>
                <w:rFonts w:ascii="Corbel" w:hAnsi="Corbel"/>
                <w:b w:val="0"/>
                <w:smallCaps w:val="0"/>
                <w:szCs w:val="24"/>
              </w:rPr>
              <w:t xml:space="preserve"> PYTAŃ</w:t>
            </w:r>
          </w:p>
          <w:p w14:paraId="5467C958" w14:textId="681DF715" w:rsidR="003464BD" w:rsidRPr="003464BD" w:rsidRDefault="00870D80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464BD">
              <w:rPr>
                <w:rFonts w:ascii="Corbel" w:hAnsi="Corbel"/>
                <w:b w:val="0"/>
                <w:smallCaps w:val="0"/>
                <w:szCs w:val="24"/>
              </w:rPr>
              <w:t>rzelicznik za odpowiedni procent uzyskanych punktów:</w:t>
            </w:r>
          </w:p>
          <w:p w14:paraId="2CA41CF9" w14:textId="7A8D1E07" w:rsidR="003464BD" w:rsidRPr="003464BD" w:rsidRDefault="00870D80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do 50% - niedostateczny,</w:t>
            </w:r>
          </w:p>
          <w:p w14:paraId="2EF8346E" w14:textId="4B6F2434" w:rsidR="003464BD" w:rsidRPr="003464BD" w:rsidRDefault="00870D80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- 51% - 60% - dostateczny,</w:t>
            </w:r>
          </w:p>
          <w:p w14:paraId="03002DBE" w14:textId="282AB4D6" w:rsidR="003464BD" w:rsidRPr="003464BD" w:rsidRDefault="00870D80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- 61% - 70% - dostateczny plus,</w:t>
            </w:r>
          </w:p>
          <w:p w14:paraId="38E773F7" w14:textId="0054E03B" w:rsidR="003464BD" w:rsidRPr="003464BD" w:rsidRDefault="00870D80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- 71% - 80% - dobry,</w:t>
            </w:r>
          </w:p>
          <w:p w14:paraId="2258AF70" w14:textId="32C76432" w:rsidR="003464BD" w:rsidRPr="003464BD" w:rsidRDefault="00870D80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- 81% - 90% - dobry plus,</w:t>
            </w:r>
          </w:p>
          <w:p w14:paraId="41B0839C" w14:textId="4DE57CBE" w:rsidR="00923D7D" w:rsidRPr="00B169DF" w:rsidRDefault="00870D80" w:rsidP="00870D8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003832B6" w:rsidR="0085747A" w:rsidRPr="00B169DF" w:rsidRDefault="009452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5EEA7D0B" w:rsidR="00327B8F" w:rsidRPr="00B169DF" w:rsidRDefault="00327B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konsultacjach </w:t>
            </w:r>
            <w:r w:rsidR="00E20135">
              <w:rPr>
                <w:rFonts w:ascii="Corbel" w:hAnsi="Corbel"/>
                <w:sz w:val="24"/>
                <w:szCs w:val="24"/>
              </w:rPr>
              <w:t xml:space="preserve">i egzaminie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="0094522E">
              <w:rPr>
                <w:rFonts w:ascii="Corbel" w:hAnsi="Corbel"/>
                <w:sz w:val="24"/>
                <w:szCs w:val="24"/>
              </w:rPr>
              <w:t xml:space="preserve"> 30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05ED61A" w14:textId="43D74F3D" w:rsidR="00C61DC5" w:rsidRDefault="009452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 – 60</w:t>
            </w:r>
          </w:p>
          <w:p w14:paraId="2548B746" w14:textId="77777777" w:rsidR="00327B8F" w:rsidRDefault="00327B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zaliczenia –</w:t>
            </w:r>
            <w:r w:rsidR="0094522E">
              <w:rPr>
                <w:rFonts w:ascii="Corbel" w:hAnsi="Corbel"/>
                <w:sz w:val="24"/>
                <w:szCs w:val="24"/>
              </w:rPr>
              <w:t xml:space="preserve"> 6</w:t>
            </w:r>
            <w:r>
              <w:rPr>
                <w:rFonts w:ascii="Corbel" w:hAnsi="Corbel"/>
                <w:sz w:val="24"/>
                <w:szCs w:val="24"/>
              </w:rPr>
              <w:t xml:space="preserve">0 </w:t>
            </w:r>
          </w:p>
          <w:p w14:paraId="03E3072C" w14:textId="46DD6FFB" w:rsidR="0094522E" w:rsidRPr="00B169DF" w:rsidRDefault="009452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Czytanie</w:t>
            </w:r>
            <w:r w:rsidR="007F503A">
              <w:rPr>
                <w:rFonts w:ascii="Corbel" w:hAnsi="Corbel"/>
                <w:sz w:val="24"/>
                <w:szCs w:val="24"/>
              </w:rPr>
              <w:t xml:space="preserve"> i analiza</w:t>
            </w:r>
            <w:r>
              <w:rPr>
                <w:rFonts w:ascii="Corbel" w:hAnsi="Corbel"/>
                <w:sz w:val="24"/>
                <w:szCs w:val="24"/>
              </w:rPr>
              <w:t xml:space="preserve"> tekstów źródłowych – 50 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35D379D1" w:rsidR="0085747A" w:rsidRPr="00B169DF" w:rsidRDefault="00C579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2519AD0F" w:rsidR="0085747A" w:rsidRPr="00B169DF" w:rsidRDefault="009703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0C6D98E0" w14:textId="0A460455" w:rsidR="0085747A" w:rsidRPr="00B169DF" w:rsidRDefault="004725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dotyczy 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6CDAB34C" w:rsidR="0085747A" w:rsidRPr="00B169DF" w:rsidRDefault="004725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dotyczy 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0A7557E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B544F6A" w14:textId="4EBF94B7" w:rsidR="00324D1A" w:rsidRPr="00324D1A" w:rsidRDefault="0047250E" w:rsidP="003055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C93CF1" w:rsidRPr="00C93CF1">
              <w:rPr>
                <w:rFonts w:ascii="Corbel" w:hAnsi="Corbel"/>
                <w:b w:val="0"/>
                <w:smallCaps w:val="0"/>
                <w:szCs w:val="24"/>
              </w:rPr>
              <w:t xml:space="preserve">E. Ura, Prawo urzędnicze, Warszawa 2012. 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6769CC29" w14:textId="61386B93" w:rsidR="000A0FBC" w:rsidRDefault="000A0FBC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38EBECE1" w14:textId="77777777" w:rsidR="00C93CF1" w:rsidRDefault="00C93CF1" w:rsidP="00C93CF1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24" w:line="240" w:lineRule="auto"/>
              <w:ind w:left="1104"/>
              <w:rPr>
                <w:rFonts w:ascii="Arial" w:eastAsia="Times New Roman" w:hAnsi="Arial" w:cs="Arial"/>
                <w:color w:val="202122"/>
                <w:sz w:val="21"/>
                <w:szCs w:val="21"/>
                <w:lang w:eastAsia="pl-PL"/>
              </w:rPr>
            </w:pPr>
            <w:r w:rsidRPr="00C93CF1">
              <w:rPr>
                <w:rFonts w:ascii="Arial" w:eastAsia="Times New Roman" w:hAnsi="Arial" w:cs="Arial"/>
                <w:color w:val="202122"/>
                <w:sz w:val="21"/>
                <w:szCs w:val="21"/>
                <w:lang w:eastAsia="pl-PL"/>
              </w:rPr>
              <w:t xml:space="preserve">J. </w:t>
            </w:r>
            <w:proofErr w:type="spellStart"/>
            <w:r w:rsidRPr="00C93CF1">
              <w:rPr>
                <w:rFonts w:ascii="Arial" w:eastAsia="Times New Roman" w:hAnsi="Arial" w:cs="Arial"/>
                <w:color w:val="202122"/>
                <w:sz w:val="21"/>
                <w:szCs w:val="21"/>
                <w:lang w:eastAsia="pl-PL"/>
              </w:rPr>
              <w:t>Stelina</w:t>
            </w:r>
            <w:proofErr w:type="spellEnd"/>
            <w:r w:rsidRPr="00C93CF1">
              <w:rPr>
                <w:rFonts w:ascii="Arial" w:eastAsia="Times New Roman" w:hAnsi="Arial" w:cs="Arial"/>
                <w:color w:val="202122"/>
                <w:sz w:val="21"/>
                <w:szCs w:val="21"/>
                <w:lang w:eastAsia="pl-PL"/>
              </w:rPr>
              <w:t>, Prawo urzędnicze, Warszawa 2017,</w:t>
            </w:r>
          </w:p>
          <w:p w14:paraId="0CA5EE8B" w14:textId="54BD0D42" w:rsidR="00C93CF1" w:rsidRPr="00C93CF1" w:rsidRDefault="00C93CF1" w:rsidP="00C93CF1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24" w:line="240" w:lineRule="auto"/>
              <w:ind w:left="1104"/>
              <w:rPr>
                <w:rFonts w:ascii="Arial" w:eastAsia="Times New Roman" w:hAnsi="Arial" w:cs="Arial"/>
                <w:color w:val="202122"/>
                <w:sz w:val="21"/>
                <w:szCs w:val="21"/>
                <w:lang w:eastAsia="pl-PL"/>
              </w:rPr>
            </w:pPr>
            <w:r w:rsidRPr="00C93CF1">
              <w:rPr>
                <w:rFonts w:ascii="Corbel" w:hAnsi="Corbel"/>
                <w:szCs w:val="24"/>
              </w:rPr>
              <w:t xml:space="preserve">T. Górzyńska, Polskie prawo urzędnicze – kryzys tożsamości, Warszawa 2016 </w:t>
            </w:r>
            <w:r>
              <w:rPr>
                <w:rFonts w:ascii="Corbel" w:hAnsi="Corbel"/>
                <w:szCs w:val="24"/>
              </w:rPr>
              <w:t>,</w:t>
            </w:r>
          </w:p>
          <w:p w14:paraId="4596EFF9" w14:textId="73CFF990" w:rsidR="0047250E" w:rsidRPr="00C93CF1" w:rsidRDefault="00C93CF1" w:rsidP="00C93CF1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24" w:line="240" w:lineRule="auto"/>
              <w:ind w:left="1104"/>
              <w:rPr>
                <w:rFonts w:ascii="Arial" w:eastAsia="Times New Roman" w:hAnsi="Arial" w:cs="Arial"/>
                <w:color w:val="202122"/>
                <w:sz w:val="21"/>
                <w:szCs w:val="21"/>
                <w:lang w:eastAsia="pl-PL"/>
              </w:rPr>
            </w:pPr>
            <w:r w:rsidRPr="00C93CF1">
              <w:rPr>
                <w:rFonts w:ascii="Corbel" w:hAnsi="Corbel"/>
                <w:szCs w:val="24"/>
              </w:rPr>
              <w:t xml:space="preserve">A. </w:t>
            </w:r>
            <w:proofErr w:type="spellStart"/>
            <w:r w:rsidRPr="00C93CF1">
              <w:rPr>
                <w:rFonts w:ascii="Corbel" w:hAnsi="Corbel"/>
                <w:szCs w:val="24"/>
              </w:rPr>
              <w:t>Dubowik</w:t>
            </w:r>
            <w:proofErr w:type="spellEnd"/>
            <w:r w:rsidRPr="00C93CF1">
              <w:rPr>
                <w:rFonts w:ascii="Corbel" w:hAnsi="Corbel"/>
                <w:szCs w:val="24"/>
              </w:rPr>
              <w:t>, Ł. Pisarczyk, Prawo urzędnicze, Warszawa 2011,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D8FE0D" w14:textId="77777777" w:rsidR="00966582" w:rsidRDefault="00966582" w:rsidP="00C16ABF">
      <w:pPr>
        <w:spacing w:after="0" w:line="240" w:lineRule="auto"/>
      </w:pPr>
      <w:r>
        <w:separator/>
      </w:r>
    </w:p>
  </w:endnote>
  <w:endnote w:type="continuationSeparator" w:id="0">
    <w:p w14:paraId="767B2D53" w14:textId="77777777" w:rsidR="00966582" w:rsidRDefault="0096658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D11192" w14:textId="77777777" w:rsidR="00966582" w:rsidRDefault="00966582" w:rsidP="00C16ABF">
      <w:pPr>
        <w:spacing w:after="0" w:line="240" w:lineRule="auto"/>
      </w:pPr>
      <w:r>
        <w:separator/>
      </w:r>
    </w:p>
  </w:footnote>
  <w:footnote w:type="continuationSeparator" w:id="0">
    <w:p w14:paraId="6229A840" w14:textId="77777777" w:rsidR="00966582" w:rsidRDefault="00966582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74588"/>
    <w:multiLevelType w:val="hybridMultilevel"/>
    <w:tmpl w:val="68A86D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6006E"/>
    <w:multiLevelType w:val="hybridMultilevel"/>
    <w:tmpl w:val="5CE424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B0E58"/>
    <w:multiLevelType w:val="multilevel"/>
    <w:tmpl w:val="439E8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rbel" w:eastAsia="Calibri" w:hAnsi="Corbel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222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556F"/>
    <w:rsid w:val="0009462C"/>
    <w:rsid w:val="00094B12"/>
    <w:rsid w:val="00096C46"/>
    <w:rsid w:val="000A0FBC"/>
    <w:rsid w:val="000A296F"/>
    <w:rsid w:val="000A29F1"/>
    <w:rsid w:val="000A2A28"/>
    <w:rsid w:val="000A3CDF"/>
    <w:rsid w:val="000A6415"/>
    <w:rsid w:val="000B192D"/>
    <w:rsid w:val="000B28EE"/>
    <w:rsid w:val="000B3E37"/>
    <w:rsid w:val="000D04B0"/>
    <w:rsid w:val="000F1C57"/>
    <w:rsid w:val="000F5615"/>
    <w:rsid w:val="000F73D2"/>
    <w:rsid w:val="001045A1"/>
    <w:rsid w:val="00120A9D"/>
    <w:rsid w:val="00124BFF"/>
    <w:rsid w:val="0012560E"/>
    <w:rsid w:val="00127108"/>
    <w:rsid w:val="00134B13"/>
    <w:rsid w:val="00146BC0"/>
    <w:rsid w:val="00151E2E"/>
    <w:rsid w:val="00153C41"/>
    <w:rsid w:val="00154381"/>
    <w:rsid w:val="00156CE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B3B24"/>
    <w:rsid w:val="001B63C4"/>
    <w:rsid w:val="001D657B"/>
    <w:rsid w:val="001D7B54"/>
    <w:rsid w:val="001E0209"/>
    <w:rsid w:val="001F2CA2"/>
    <w:rsid w:val="001F5AF1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92340"/>
    <w:rsid w:val="002A22BF"/>
    <w:rsid w:val="002A2389"/>
    <w:rsid w:val="002A671D"/>
    <w:rsid w:val="002B4D55"/>
    <w:rsid w:val="002B5EA0"/>
    <w:rsid w:val="002B6119"/>
    <w:rsid w:val="002B7184"/>
    <w:rsid w:val="002C1F06"/>
    <w:rsid w:val="002C37DA"/>
    <w:rsid w:val="002D3375"/>
    <w:rsid w:val="002D69BB"/>
    <w:rsid w:val="002D73D4"/>
    <w:rsid w:val="002F02A3"/>
    <w:rsid w:val="002F4ABE"/>
    <w:rsid w:val="003018BA"/>
    <w:rsid w:val="0030395F"/>
    <w:rsid w:val="003055E7"/>
    <w:rsid w:val="003057DE"/>
    <w:rsid w:val="00305C92"/>
    <w:rsid w:val="003151C5"/>
    <w:rsid w:val="00324D1A"/>
    <w:rsid w:val="00327B8F"/>
    <w:rsid w:val="003343CF"/>
    <w:rsid w:val="003464BD"/>
    <w:rsid w:val="00346FE9"/>
    <w:rsid w:val="0034759A"/>
    <w:rsid w:val="003503F6"/>
    <w:rsid w:val="003530DD"/>
    <w:rsid w:val="003570F8"/>
    <w:rsid w:val="00363F78"/>
    <w:rsid w:val="003A0A5B"/>
    <w:rsid w:val="003A1176"/>
    <w:rsid w:val="003B311C"/>
    <w:rsid w:val="003C0BAE"/>
    <w:rsid w:val="003C3B8F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0F9E"/>
    <w:rsid w:val="00431D5C"/>
    <w:rsid w:val="00435BD4"/>
    <w:rsid w:val="004362C6"/>
    <w:rsid w:val="00437FA2"/>
    <w:rsid w:val="0044484E"/>
    <w:rsid w:val="00445970"/>
    <w:rsid w:val="00454661"/>
    <w:rsid w:val="00461EFC"/>
    <w:rsid w:val="004652C2"/>
    <w:rsid w:val="004706D1"/>
    <w:rsid w:val="00471326"/>
    <w:rsid w:val="0047250E"/>
    <w:rsid w:val="0047598D"/>
    <w:rsid w:val="004840FD"/>
    <w:rsid w:val="00490F7D"/>
    <w:rsid w:val="00491678"/>
    <w:rsid w:val="004968E2"/>
    <w:rsid w:val="004A3EEA"/>
    <w:rsid w:val="004A4D1F"/>
    <w:rsid w:val="004A60D6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349C"/>
    <w:rsid w:val="005363C4"/>
    <w:rsid w:val="00536BDE"/>
    <w:rsid w:val="00543ACC"/>
    <w:rsid w:val="0056696D"/>
    <w:rsid w:val="005865EE"/>
    <w:rsid w:val="0059484D"/>
    <w:rsid w:val="005A0855"/>
    <w:rsid w:val="005A3196"/>
    <w:rsid w:val="005C080F"/>
    <w:rsid w:val="005C55E5"/>
    <w:rsid w:val="005C696A"/>
    <w:rsid w:val="005E33BB"/>
    <w:rsid w:val="005E6E85"/>
    <w:rsid w:val="005F31D2"/>
    <w:rsid w:val="005F44E1"/>
    <w:rsid w:val="005F76A3"/>
    <w:rsid w:val="0061029B"/>
    <w:rsid w:val="00611CDC"/>
    <w:rsid w:val="00617230"/>
    <w:rsid w:val="00621CE1"/>
    <w:rsid w:val="00627FC9"/>
    <w:rsid w:val="00647FA8"/>
    <w:rsid w:val="00650C5F"/>
    <w:rsid w:val="00654934"/>
    <w:rsid w:val="00660DC2"/>
    <w:rsid w:val="006620D9"/>
    <w:rsid w:val="00670845"/>
    <w:rsid w:val="00671958"/>
    <w:rsid w:val="00675843"/>
    <w:rsid w:val="00696477"/>
    <w:rsid w:val="006D050F"/>
    <w:rsid w:val="006D1B1C"/>
    <w:rsid w:val="006D6139"/>
    <w:rsid w:val="006E5D65"/>
    <w:rsid w:val="006F1282"/>
    <w:rsid w:val="006F1FBC"/>
    <w:rsid w:val="006F31E2"/>
    <w:rsid w:val="00706544"/>
    <w:rsid w:val="007072BA"/>
    <w:rsid w:val="0071620A"/>
    <w:rsid w:val="00717C62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CC7"/>
    <w:rsid w:val="00787C2A"/>
    <w:rsid w:val="00790E27"/>
    <w:rsid w:val="007A4022"/>
    <w:rsid w:val="007A6C15"/>
    <w:rsid w:val="007A6E6E"/>
    <w:rsid w:val="007C3299"/>
    <w:rsid w:val="007C3BCC"/>
    <w:rsid w:val="007C4546"/>
    <w:rsid w:val="007D6E56"/>
    <w:rsid w:val="007F4155"/>
    <w:rsid w:val="007F503A"/>
    <w:rsid w:val="0081554D"/>
    <w:rsid w:val="0081707E"/>
    <w:rsid w:val="008449B3"/>
    <w:rsid w:val="008552A2"/>
    <w:rsid w:val="0085747A"/>
    <w:rsid w:val="00870D8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36A"/>
    <w:rsid w:val="008F5894"/>
    <w:rsid w:val="008F6E29"/>
    <w:rsid w:val="00914EF3"/>
    <w:rsid w:val="00916188"/>
    <w:rsid w:val="00920212"/>
    <w:rsid w:val="00923244"/>
    <w:rsid w:val="00923D7D"/>
    <w:rsid w:val="0094522E"/>
    <w:rsid w:val="009508DF"/>
    <w:rsid w:val="00950DAC"/>
    <w:rsid w:val="00954A07"/>
    <w:rsid w:val="00966582"/>
    <w:rsid w:val="00967123"/>
    <w:rsid w:val="009671A8"/>
    <w:rsid w:val="0097030F"/>
    <w:rsid w:val="00981677"/>
    <w:rsid w:val="00987E97"/>
    <w:rsid w:val="00997F14"/>
    <w:rsid w:val="009A78D9"/>
    <w:rsid w:val="009C2B17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AD4"/>
    <w:rsid w:val="00A53FA5"/>
    <w:rsid w:val="00A54817"/>
    <w:rsid w:val="00A601C8"/>
    <w:rsid w:val="00A60799"/>
    <w:rsid w:val="00A7796A"/>
    <w:rsid w:val="00A84C85"/>
    <w:rsid w:val="00A85616"/>
    <w:rsid w:val="00A97DE1"/>
    <w:rsid w:val="00AB053C"/>
    <w:rsid w:val="00AB0F49"/>
    <w:rsid w:val="00AB6041"/>
    <w:rsid w:val="00AC172E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50C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6337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3E20"/>
    <w:rsid w:val="00C26CB7"/>
    <w:rsid w:val="00C324C1"/>
    <w:rsid w:val="00C36992"/>
    <w:rsid w:val="00C4202A"/>
    <w:rsid w:val="00C47C72"/>
    <w:rsid w:val="00C56036"/>
    <w:rsid w:val="00C5791D"/>
    <w:rsid w:val="00C61DC5"/>
    <w:rsid w:val="00C66FB8"/>
    <w:rsid w:val="00C67E92"/>
    <w:rsid w:val="00C70A26"/>
    <w:rsid w:val="00C766DF"/>
    <w:rsid w:val="00C93CF1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546E"/>
    <w:rsid w:val="00D17C3C"/>
    <w:rsid w:val="00D26B2C"/>
    <w:rsid w:val="00D3397B"/>
    <w:rsid w:val="00D352C9"/>
    <w:rsid w:val="00D36B65"/>
    <w:rsid w:val="00D425B2"/>
    <w:rsid w:val="00D428D6"/>
    <w:rsid w:val="00D432ED"/>
    <w:rsid w:val="00D552B2"/>
    <w:rsid w:val="00D608D1"/>
    <w:rsid w:val="00D62293"/>
    <w:rsid w:val="00D74119"/>
    <w:rsid w:val="00D8075B"/>
    <w:rsid w:val="00D83DC8"/>
    <w:rsid w:val="00D8678B"/>
    <w:rsid w:val="00DA2114"/>
    <w:rsid w:val="00DA3528"/>
    <w:rsid w:val="00DE09C0"/>
    <w:rsid w:val="00DE4A14"/>
    <w:rsid w:val="00DE770A"/>
    <w:rsid w:val="00DF320D"/>
    <w:rsid w:val="00DF71C8"/>
    <w:rsid w:val="00E129B8"/>
    <w:rsid w:val="00E20135"/>
    <w:rsid w:val="00E21E7D"/>
    <w:rsid w:val="00E22FBC"/>
    <w:rsid w:val="00E24BF5"/>
    <w:rsid w:val="00E25338"/>
    <w:rsid w:val="00E42722"/>
    <w:rsid w:val="00E433F0"/>
    <w:rsid w:val="00E51E44"/>
    <w:rsid w:val="00E63348"/>
    <w:rsid w:val="00E67016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5D88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3DDC"/>
    <w:rsid w:val="00FD503F"/>
    <w:rsid w:val="00FD663E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0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DAD38-51AD-4A83-9FA1-28F2E391D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854</Words>
  <Characters>5127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7</cp:revision>
  <cp:lastPrinted>2019-02-06T12:12:00Z</cp:lastPrinted>
  <dcterms:created xsi:type="dcterms:W3CDTF">2023-10-18T10:24:00Z</dcterms:created>
  <dcterms:modified xsi:type="dcterms:W3CDTF">2024-08-28T08:33:00Z</dcterms:modified>
</cp:coreProperties>
</file>